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AÖ033260604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GA Poststraße - Wegebauarbeiten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Wegebauarbeiten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